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C44829" w:rsidP="00C44829" w:rsidRDefault="00C44829" w14:paraId="5276E976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C44829" w:rsidP="00C44829" w:rsidRDefault="00C44829" w14:paraId="36E74097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C44829" w:rsidP="00C44829" w:rsidRDefault="00C44829" w14:paraId="60A5A9D5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C44829" w:rsidP="00C44829" w:rsidRDefault="00C44829" w14:paraId="4E714D6F" w14:textId="2E6A00C0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A52151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14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A52151">
        <w:rPr>
          <w:rFonts w:ascii="Arial" w:hAnsi="Arial" w:cs="Arial"/>
        </w:rPr>
        <w:t>15</w:t>
      </w:r>
    </w:p>
    <w:p w:rsidR="00C44829" w:rsidP="00C44829" w:rsidRDefault="00C44829" w14:paraId="6BB47B3B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F6121A" w:rsidP="00C44829" w:rsidRDefault="00F6121A" w14:paraId="6AC8D719" w14:textId="77777777">
      <w:pPr>
        <w:spacing w:line="240" w:lineRule="atLeast"/>
        <w:rPr>
          <w:rFonts w:ascii="Arial" w:hAnsi="Arial" w:cs="Arial"/>
        </w:rPr>
      </w:pPr>
    </w:p>
    <w:p w:rsidRPr="00967383" w:rsidR="00C44829" w:rsidP="00C44829" w:rsidRDefault="00C44829" w14:paraId="05E87375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621D1" w:rsidR="00C44829" w:rsidP="00C44829" w:rsidRDefault="00C44829" w14:paraId="41A20E12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Od 2. ožujka 2026.</w:t>
      </w:r>
    </w:p>
    <w:p w:rsidRPr="00E621D1" w:rsidR="00C44829" w:rsidP="00C44829" w:rsidRDefault="00C44829" w14:paraId="010295B8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Sastavljen kod Trgovačkog suda u Pazinu,</w:t>
      </w:r>
    </w:p>
    <w:p w:rsidRPr="00E621D1" w:rsidR="00C44829" w:rsidP="00C44829" w:rsidRDefault="00C44829" w14:paraId="5B366AC4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ročište radi utvrđivanja pretpostavki za otvaranje stečajnog postupka nad dužnikom</w:t>
      </w:r>
    </w:p>
    <w:p w:rsidRPr="00E621D1" w:rsidR="00C44829" w:rsidP="00C44829" w:rsidRDefault="00C44829" w14:paraId="51AAC083" w14:textId="46641A9A">
      <w:pPr>
        <w:spacing w:line="240" w:lineRule="atLeast"/>
        <w:jc w:val="center"/>
        <w:rPr>
          <w:rFonts w:ascii="Arial" w:hAnsi="Arial" w:cs="Arial"/>
        </w:rPr>
      </w:pPr>
      <w:r w:rsidRPr="00C44829">
        <w:rPr>
          <w:rFonts w:ascii="Arial" w:hAnsi="Arial" w:cs="Arial"/>
        </w:rPr>
        <w:t xml:space="preserve">DIVKOVIĆ GRADNJA </w:t>
      </w:r>
      <w:proofErr w:type="spellStart"/>
      <w:r w:rsidRPr="00C44829">
        <w:rPr>
          <w:rFonts w:ascii="Arial" w:hAnsi="Arial" w:cs="Arial"/>
        </w:rPr>
        <w:t>j.d.o.o</w:t>
      </w:r>
      <w:proofErr w:type="spellEnd"/>
      <w:r w:rsidRPr="00C44829">
        <w:rPr>
          <w:rFonts w:ascii="Arial" w:hAnsi="Arial" w:cs="Arial"/>
        </w:rPr>
        <w:t>., Pula, Ulica Orban 26, OIB: 96182120729</w:t>
      </w:r>
    </w:p>
    <w:p w:rsidR="00F6121A" w:rsidP="00C44829" w:rsidRDefault="00F6121A" w14:paraId="728304D1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E621D1" w:rsidR="00C44829" w:rsidP="00C44829" w:rsidRDefault="00C44829" w14:paraId="1EA848B2" w14:textId="35F0D0B2">
      <w:pPr>
        <w:spacing w:line="240" w:lineRule="atLeast"/>
        <w:ind w:firstLine="720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  </w:t>
      </w:r>
    </w:p>
    <w:p w:rsidRPr="00E621D1" w:rsidR="00C44829" w:rsidP="00C44829" w:rsidRDefault="00C44829" w14:paraId="38F985BE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OD SUDA PRISUTNI:</w:t>
      </w:r>
    </w:p>
    <w:p w:rsidRPr="00E621D1" w:rsidR="00C44829" w:rsidP="00C44829" w:rsidRDefault="00C44829" w14:paraId="578CA2E3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Adrijana Labinjan Skok, sutkinja </w:t>
      </w:r>
    </w:p>
    <w:p w:rsidRPr="00E621D1" w:rsidR="00C44829" w:rsidP="00C44829" w:rsidRDefault="00C44829" w14:paraId="4951C8A3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Jasmina Matika, zapisničarka</w:t>
      </w:r>
    </w:p>
    <w:p w:rsidRPr="00E621D1" w:rsidR="00C44829" w:rsidP="00C44829" w:rsidRDefault="00C44829" w14:paraId="618AFDD0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C44829" w:rsidP="00C44829" w:rsidRDefault="00C44829" w14:paraId="2C380448" w14:textId="7A9C5C1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Početak u 9:</w:t>
      </w:r>
      <w:r>
        <w:rPr>
          <w:rFonts w:ascii="Arial" w:hAnsi="Arial" w:cs="Arial"/>
        </w:rPr>
        <w:t>15</w:t>
      </w:r>
      <w:r w:rsidRPr="00E621D1">
        <w:rPr>
          <w:rFonts w:ascii="Arial" w:hAnsi="Arial" w:cs="Arial"/>
        </w:rPr>
        <w:t xml:space="preserve"> sati. Ročište je javno.</w:t>
      </w:r>
    </w:p>
    <w:p w:rsidRPr="00967383" w:rsidR="00C44829" w:rsidP="00C44829" w:rsidRDefault="00C44829" w14:paraId="7C091153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F6121A" w:rsidR="00C44829" w:rsidP="00C44829" w:rsidRDefault="00C44829" w14:paraId="02EA8ED3" w14:textId="77777777">
      <w:pPr>
        <w:spacing w:line="240" w:lineRule="atLeast"/>
        <w:jc w:val="both"/>
        <w:rPr>
          <w:rFonts w:ascii="Arial" w:hAnsi="Arial" w:cs="Arial"/>
        </w:rPr>
      </w:pPr>
      <w:r w:rsidRPr="00F6121A">
        <w:rPr>
          <w:rFonts w:ascii="Arial" w:hAnsi="Arial" w:cs="Arial"/>
        </w:rPr>
        <w:t>- Za predlagatelja: nitko</w:t>
      </w:r>
    </w:p>
    <w:p w:rsidRPr="00F6121A" w:rsidR="00C44829" w:rsidP="00C44829" w:rsidRDefault="00C44829" w14:paraId="7B75D6E4" w14:textId="580A90C1">
      <w:pPr>
        <w:spacing w:line="240" w:lineRule="atLeast"/>
        <w:jc w:val="both"/>
        <w:rPr>
          <w:rFonts w:ascii="Arial" w:hAnsi="Arial" w:cs="Arial"/>
        </w:rPr>
      </w:pPr>
      <w:r w:rsidRPr="00F6121A">
        <w:rPr>
          <w:rFonts w:ascii="Arial" w:hAnsi="Arial" w:cs="Arial"/>
        </w:rPr>
        <w:t xml:space="preserve">- Za dužnika: </w:t>
      </w:r>
      <w:r w:rsidRPr="00F6121A" w:rsidR="00F6121A">
        <w:rPr>
          <w:rFonts w:ascii="Arial" w:hAnsi="Arial" w:cs="Arial"/>
        </w:rPr>
        <w:t>nitko</w:t>
      </w:r>
    </w:p>
    <w:p w:rsidRPr="00967383" w:rsidR="00C44829" w:rsidP="00C44829" w:rsidRDefault="00C44829" w14:paraId="72C1E968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C44829" w:rsidP="00C44829" w:rsidRDefault="00C44829" w14:paraId="14242003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621D1">
        <w:rPr>
          <w:rFonts w:ascii="Arial" w:hAnsi="Arial" w:cs="Arial"/>
        </w:rPr>
        <w:t>objavljeno na e-Oglasnoj ploči sudova dana 21.1.2026.</w:t>
      </w:r>
    </w:p>
    <w:p w:rsidRPr="00967383" w:rsidR="00C44829" w:rsidP="00F6121A" w:rsidRDefault="00C44829" w14:paraId="41A0E36B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621D1" w:rsidR="00C44829" w:rsidP="00C44829" w:rsidRDefault="00C44829" w14:paraId="54414DCC" w14:textId="38A6D1E8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E621D1">
        <w:rPr>
          <w:rFonts w:ascii="Arial" w:hAnsi="Arial" w:cs="Arial"/>
          <w:bCs w:val="false"/>
        </w:rPr>
        <w:t>vezi s čl. 17. Stečajnog zakona, a što mu je naloženo rješenjem ovog suda St-1</w:t>
      </w:r>
      <w:r>
        <w:rPr>
          <w:rFonts w:ascii="Arial" w:hAnsi="Arial" w:cs="Arial"/>
          <w:bCs w:val="false"/>
        </w:rPr>
        <w:t>4</w:t>
      </w:r>
      <w:r w:rsidRPr="00E621D1">
        <w:rPr>
          <w:rFonts w:ascii="Arial" w:hAnsi="Arial" w:cs="Arial"/>
          <w:bCs w:val="false"/>
        </w:rPr>
        <w:t xml:space="preserve">/2026-10 od 21. siječnja 2026. </w:t>
      </w:r>
    </w:p>
    <w:p w:rsidRPr="00303B02" w:rsidR="00C44829" w:rsidP="00C44829" w:rsidRDefault="00C44829" w14:paraId="6852615A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C44829" w:rsidP="00C44829" w:rsidRDefault="00C44829" w14:paraId="3B6D9628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C44829" w:rsidP="00C44829" w:rsidRDefault="00C44829" w14:paraId="76265BE9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C44829" w:rsidP="00C44829" w:rsidRDefault="00C44829" w14:paraId="38A1029D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C44829" w:rsidP="00C44829" w:rsidRDefault="00C44829" w14:paraId="13EE1C6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44829" w:rsidP="00C44829" w:rsidRDefault="00C44829" w14:paraId="30C35276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44829" w:rsidP="00C44829" w:rsidRDefault="00C44829" w14:paraId="503F4C90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C44829" w:rsidP="00C44829" w:rsidRDefault="00C44829" w14:paraId="27690608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C44829" w:rsidP="00C44829" w:rsidRDefault="00C44829" w14:paraId="031932F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C44829" w:rsidP="00C44829" w:rsidRDefault="00C44829" w14:paraId="78C49081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C44829" w:rsidP="00C44829" w:rsidRDefault="00C44829" w14:paraId="049369FF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C44829" w:rsidP="00C44829" w:rsidRDefault="00C44829" w14:paraId="26561316" w14:textId="2DBE0DF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F6121A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F6121A">
        <w:rPr>
          <w:rFonts w:ascii="Arial" w:hAnsi="Arial" w:cs="Arial"/>
        </w:rPr>
        <w:t>20</w:t>
      </w:r>
      <w:r w:rsidRPr="00967383">
        <w:rPr>
          <w:rFonts w:ascii="Arial" w:hAnsi="Arial" w:cs="Arial"/>
        </w:rPr>
        <w:t xml:space="preserve"> sati.</w:t>
      </w:r>
    </w:p>
    <w:p w:rsidRPr="00967383" w:rsidR="00C44829" w:rsidP="00C44829" w:rsidRDefault="00C44829" w14:paraId="4F26F65A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C44829" w:rsidP="00C44829" w:rsidRDefault="00C44829" w14:paraId="515DC9EA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C44829" w:rsidP="00C44829" w:rsidRDefault="00C44829" w14:paraId="1617E6EF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C44829" w:rsidP="00C44829" w:rsidRDefault="00C44829" w14:paraId="2E0318E5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C44829" w:rsidP="00C44829" w:rsidRDefault="00C44829" w14:paraId="47DEDA43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C44829" w:rsidP="00C44829" w:rsidRDefault="00C44829" w14:paraId="4B682AB5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34BEB" w:rsidP="00F6121A" w:rsidRDefault="00F6121A" w14:paraId="228BF94F" w14:textId="4E4878E2">
      <w:pPr>
        <w:spacing w:line="240" w:lineRule="atLeast"/>
        <w:jc w:val="center"/>
      </w:pPr>
      <w:r>
        <w:rPr>
          <w:rFonts w:ascii="Arial" w:hAnsi="Arial" w:cs="Arial"/>
        </w:rPr>
        <w:t xml:space="preserve">    </w:t>
      </w:r>
      <w:r w:rsidRPr="00967383" w:rsidR="00C44829">
        <w:rPr>
          <w:rFonts w:ascii="Arial" w:hAnsi="Arial" w:cs="Arial"/>
        </w:rPr>
        <w:t>Zapisničar</w:t>
      </w:r>
      <w:r w:rsidR="00C44829">
        <w:rPr>
          <w:rFonts w:ascii="Arial" w:hAnsi="Arial" w:cs="Arial"/>
        </w:rPr>
        <w:t>ka</w:t>
      </w:r>
      <w:r w:rsidRPr="00967383" w:rsidR="00C44829">
        <w:rPr>
          <w:rFonts w:ascii="Arial" w:hAnsi="Arial" w:cs="Arial"/>
        </w:rPr>
        <w:t xml:space="preserve">: </w:t>
      </w:r>
    </w:p>
    <w:sectPr w:rsidR="00134BEB" w:rsidSect="00F6121A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4829" w:rsidP="00C44829" w:rsidRDefault="00C44829" w14:paraId="66C01170" w14:textId="77777777">
      <w:r>
        <w:separator/>
      </w:r>
    </w:p>
  </w:endnote>
  <w:endnote w:type="continuationSeparator" w:id="0">
    <w:p w:rsidR="00C44829" w:rsidP="00C44829" w:rsidRDefault="00C44829" w14:paraId="06FED76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4829" w:rsidP="00C44829" w:rsidRDefault="00C44829" w14:paraId="0EB89337" w14:textId="77777777">
      <w:r>
        <w:separator/>
      </w:r>
    </w:p>
  </w:footnote>
  <w:footnote w:type="continuationSeparator" w:id="0">
    <w:p w:rsidR="00C44829" w:rsidP="00C44829" w:rsidRDefault="00C44829" w14:paraId="79088E8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A52151" w:rsidRDefault="00C44829" w14:paraId="4192B498" w14:textId="3CD75A5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A52151">
          <w:rPr>
            <w:rFonts w:ascii="Arial" w:hAnsi="Arial" w:cs="Arial"/>
          </w:rPr>
          <w:t>15</w:t>
        </w:r>
      </w:p>
    </w:sdtContent>
  </w:sdt>
  <w:p w:rsidR="00A52151" w:rsidRDefault="00A52151" w14:paraId="3426F5B3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829"/>
    <w:rsid w:val="00134BEB"/>
    <w:rsid w:val="002265FC"/>
    <w:rsid w:val="00304DD7"/>
    <w:rsid w:val="00654384"/>
    <w:rsid w:val="007C206D"/>
    <w:rsid w:val="00A52151"/>
    <w:rsid w:val="00C44829"/>
    <w:rsid w:val="00E04E5D"/>
    <w:rsid w:val="00F6121A"/>
    <w:rsid w:val="00F7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63DA71F"/>
  <w15:docId w15:val="{E1CF1C8C-AF4F-40E6-AD84-EB8AFF51CE8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44829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C44829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4482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4482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44829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4482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44829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543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43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438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438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438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2026.</izvorni_sadrzaj>
    <derivirana_varijabla naziv="DomainObject.StvarniPocetakDatum_1">2. ožujka 2026.</derivirana_varijabla>
  </DomainObject.StvarniPocetakDatum>
  <DomainObject.StvarniZavrsetakDatum>
    <izvorni_sadrzaj>2. ožujka 2026.</izvorni_sadrzaj>
    <derivirana_varijabla naziv="DomainObject.StvarniZavrsetakDatum_1">2. ožujka 2026.</derivirana_varijabla>
  </DomainObject.StvarniZavrsetakDatum>
  <DomainObject.PlaniraniZavrsetakDatum>
    <izvorni_sadrzaj>2. ožujka 2026.</izvorni_sadrzaj>
    <derivirana_varijabla naziv="DomainObject.PlaniraniZavrsetakDatum_1">2. ožujka 2026.</derivirana_varijabla>
  </DomainObject.PlaniraniZavrsetakDatum>
  <DomainObject.PlaniraniPocetakDatum>
    <izvorni_sadrzaj>2. ožujka 2026.</izvorni_sadrzaj>
    <derivirana_varijabla naziv="DomainObject.PlaniraniPocetakDatum_1">2. ožujka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ožujka 2026.</izvorni_sadrzaj>
    <derivirana_varijabla naziv="DomainObject.Zapisnik.DatumKreiranja_1">2.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St-14/2026-15</izvorni_sadrzaj>
    <derivirana_varijabla naziv="DomainObject.Zapisnik.Oznaka_1">St-14/2026-15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2026.</izvorni_sadrzaj>
    <derivirana_varijabla naziv="DomainObject.Predmet.DatumIzradeOptuznogAkta_1">15. siječnja 2026.</derivirana_varijabla>
  </DomainObject.Predmet.DatumIzradeOptuznogAkta>
  <DomainObject.Predmet.DatumIzradeOptuznogAktaFormated>
    <izvorni_sadrzaj>15.1.2026.</izvorni_sadrzaj>
    <derivirana_varijabla naziv="DomainObject.Predmet.DatumIzradeOptuznogAktaFormated_1">15.1.2026.</derivirana_varijabla>
  </DomainObject.Predmet.DatumIzradeOptuznogAktaFormated>
  <DomainObject.Predmet.DatumOsnivanja>
    <izvorni_sadrzaj>15. siječnja 2026.</izvorni_sadrzaj>
    <derivirana_varijabla naziv="DomainObject.Predmet.DatumOsnivanja_1">15.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St-14/2026</izvorni_sadrzaj>
    <derivirana_varijabla naziv="DomainObject.Predmet.OznakaBroj_1">St-14/2026</derivirana_varijabla>
  </DomainObject.Predmet.OznakaBroj>
  <DomainObject.Predmet.OznakaBrojOptuznogAkta>
    <izvorni_sadrzaj>04-06-26-153</izvorni_sadrzaj>
    <derivirana_varijabla naziv="DomainObject.Predmet.OznakaBrojOptuznogAkta_1">04-06-26-153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DIVKOVIĆ GRADNJA j.d.o.o., PULA</izvorni_sadrzaj>
    <derivirana_varijabla naziv="DomainObject.Predmet.ProtustrankaFormated_1">  DIVKOVIĆ GRADNJA j.d.o.o., PULA</derivirana_varijabla>
  </DomainObject.Predmet.ProtustrankaFormated>
  <DomainObject.Predmet.ProtustrankaFormatedOIB>
    <izvorni_sadrzaj>  DIVKOVIĆ GRADNJA j.d.o.o., PULA, OIB 96182120729</izvorni_sadrzaj>
    <derivirana_varijabla naziv="DomainObject.Predmet.ProtustrankaFormatedOIB_1">  DIVKOVIĆ GRADNJA j.d.o.o., PULA, OIB 96182120729</derivirana_varijabla>
  </DomainObject.Predmet.ProtustrankaFormatedOIB>
  <DomainObject.Predmet.ProtustrankaFormatedWithAdress>
    <izvorni_sadrzaj> DIVKOVIĆ GRADNJA j.d.o.o., PULA, ULICA ORBAN - VIA ORBAN 26, 52100 Pula</izvorni_sadrzaj>
    <derivirana_varijabla naziv="DomainObject.Predmet.ProtustrankaFormatedWithAdress_1"> DIVKOVIĆ GRADNJA j.d.o.o., PULA, ULICA ORBAN - VIA ORBAN 26, 52100 Pula</derivirana_varijabla>
  </DomainObject.Predmet.ProtustrankaFormatedWithAdress>
  <DomainObject.Predmet.ProtustrankaFormatedWithAdressOIB>
    <izvorni_sadrzaj> DIVKOVIĆ GRADNJA j.d.o.o., PULA, OIB 96182120729, ULICA ORBAN - VIA ORBAN 26, 52100 Pula</izvorni_sadrzaj>
    <derivirana_varijabla naziv="DomainObject.Predmet.ProtustrankaFormatedWithAdressOIB_1"> DIVKOVIĆ GRADNJA j.d.o.o., PULA, OIB 96182120729, ULICA ORBAN - VIA ORBAN 26, 52100 Pula</derivirana_varijabla>
  </DomainObject.Predmet.ProtustrankaFormatedWithAdressOIB>
  <DomainObject.Predmet.ProtustrankaWithAdress>
    <izvorni_sadrzaj>DIVKOVIĆ GRADNJA j.d.o.o., PULA ULICA ORBAN - VIA ORBAN 26, 52100 Pula</izvorni_sadrzaj>
    <derivirana_varijabla naziv="DomainObject.Predmet.ProtustrankaWithAdress_1">DIVKOVIĆ GRADNJA j.d.o.o., PULA ULICA ORBAN - VIA ORBAN 26, 52100 Pula</derivirana_varijabla>
  </DomainObject.Predmet.ProtustrankaWithAdress>
  <DomainObject.Predmet.ProtustrankaWithAdressOIB>
    <izvorni_sadrzaj>DIVKOVIĆ GRADNJA j.d.o.o., PULA, OIB 96182120729, ULICA ORBAN - VIA ORBAN 26, 52100 Pula</izvorni_sadrzaj>
    <derivirana_varijabla naziv="DomainObject.Predmet.ProtustrankaWithAdressOIB_1">DIVKOVIĆ GRADNJA j.d.o.o., PULA, OIB 96182120729, ULICA ORBAN - VIA ORBAN 26, 52100 Pula</derivirana_varijabla>
  </DomainObject.Predmet.ProtustrankaWithAdressOIB>
  <DomainObject.Predmet.ProtustrankaNazivFormated>
    <izvorni_sadrzaj>DIVKOVIĆ GRADNJA j.d.o.o., PULA</izvorni_sadrzaj>
    <derivirana_varijabla naziv="DomainObject.Predmet.ProtustrankaNazivFormated_1">DIVKOVIĆ GRADNJA j.d.o.o., PULA</derivirana_varijabla>
  </DomainObject.Predmet.ProtustrankaNazivFormated>
  <DomainObject.Predmet.ProtustrankaNazivFormatedOIB>
    <izvorni_sadrzaj>DIVKOVIĆ GRADNJA j.d.o.o., PULA, OIB 96182120729</izvorni_sadrzaj>
    <derivirana_varijabla naziv="DomainObject.Predmet.ProtustrankaNazivFormatedOIB_1">DIVKOVIĆ GRADNJA j.d.o.o., PULA, OIB 96182120729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d.d.</izvorni_sadrzaj>
    <derivirana_varijabla naziv="DomainObject.Predmet.StrankaFormated_1">  Financijska agencija (FINA); Privredna banka Zagreb d.d.</derivirana_varijabla>
  </DomainObject.Predmet.StrankaFormated>
  <DomainObject.Predmet.StrankaFormatedOIB>
    <izvorni_sadrzaj>  Financijska agencija (FINA), OIB 85821130368; Privredna banka Zagreb d.d.</izvorni_sadrzaj>
    <derivirana_varijabla naziv="DomainObject.Predmet.StrankaFormatedOIB_1">  Financijska agencija (FINA), OIB 85821130368; Privredna banka Zagreb d.d.</derivirana_varijabla>
  </DomainObject.Predmet.StrankaFormatedOIB>
  <DomainObject.Predmet.StrankaFormatedWithAdress>
    <izvorni_sadrzaj> Financijska agencija (FINA), Ulica grada Vukovara 70, 10000 Zagreb; Privredna banka Zagreb d.d., Radnička cesta 50, 10000 Zagreb</izvorni_sadrzaj>
    <derivirana_varijabla naziv="DomainObject.Predmet.StrankaFormatedWithAdress_1"> Financijska agencija (FINA), Ulica grada Vukovara 70, 10000 Zagreb; Privredna banka Zagreb d.d., Radnička cesta 50, 10000 Zagreb</derivirana_varijabla>
  </DomainObject.Predmet.StrankaFormatedWithAdress>
  <DomainObject.Predmet.StrankaFormatedWithAdressOIB>
    <izvorni_sadrzaj> Financijska agencija (FINA), OIB 85821130368, Ulica grada Vukovara 70, 10000 Zagreb; Privredna banka Zagreb d.d., Radnička cesta 50, 10000 Zagreb</izvorni_sadrzaj>
    <derivirana_varijabla naziv="DomainObject.Predmet.StrankaFormatedWithAdressOIB_1"> Financijska agencija (FINA), OIB 85821130368, Ulica grada Vukovara 70, 10000 Zagreb; Privredna banka Zagreb d.d., Radnička cesta 50, 10000 Zagreb</derivirana_varijabla>
  </DomainObject.Predmet.StrankaFormatedWithAdressOIB>
  <DomainObject.Predmet.StrankaWithAdress>
    <izvorni_sadrzaj>Financijska agencija (FINA) Ulica grada Vukovara 70,10000 Zagreb,Privredna banka Zagreb d.d. Radnička cesta 50,10000 Zagreb</izvorni_sadrzaj>
    <derivirana_varijabla naziv="DomainObject.Predmet.StrankaWithAdress_1">Financijska agencija (FINA) Ulica grada Vukovara 70,10000 Zagreb,Privredna banka Zagreb d.d. Radnička cesta 50,10000 Zagreb</derivirana_varijabla>
  </DomainObject.Predmet.StrankaWithAdress>
  <DomainObject.Predmet.StrankaWithAdressOIB>
    <izvorni_sadrzaj>Financijska agencija (FINA), OIB 85821130368, Ulica grada Vukovara 70,10000 Zagreb,Privredna banka Zagreb d.d., Radnička cesta 50,10000 Zagreb</izvorni_sadrzaj>
    <derivirana_varijabla naziv="DomainObject.Predmet.StrankaWithAdressOIB_1">Financijska agencija (FINA), OIB 85821130368, Ulica grada Vukovara 70,10000 Zagreb,Privredna banka Zagreb d.d., Radnička cesta 50,10000 Zagreb</derivirana_varijabla>
  </DomainObject.Predmet.StrankaWithAdressOIB>
  <DomainObject.Predmet.StrankaNazivFormated>
    <izvorni_sadrzaj>Financijska agencija (FINA),Privredna banka Zagreb d.d.</izvorni_sadrzaj>
    <derivirana_varijabla naziv="DomainObject.Predmet.StrankaNazivFormated_1">Financijska agencija (FINA),Privredna banka Zagreb d.d.</derivirana_varijabla>
  </DomainObject.Predmet.StrankaNazivFormated>
  <DomainObject.Predmet.StrankaNazivFormatedOIB>
    <izvorni_sadrzaj>Financijska agencija (FINA), OIB 85821130368,Privredna banka Zagreb d.d.</izvorni_sadrzaj>
    <derivirana_varijabla naziv="DomainObject.Predmet.StrankaNazivFormatedOIB_1">Financijska agencija (FINA), OIB 85821130368,Privredna banka Zagreb d.d.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22282.48</izvorni_sadrzaj>
    <derivirana_varijabla naziv="DomainObject.Predmet.TrenutnaVrijednost_1">22282.48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d.d.</item>
    </izvorni_sadrzaj>
    <derivirana_varijabla naziv="DomainObject.Predmet.StrankaListFormated_1">
      <item>Financijska agencija (FINA)</item>
      <item>Privredna banka Zagreb d.d.</item>
    </derivirana_varijabla>
  </DomainObject.Predmet.StrankaListFormated>
  <DomainObject.Predmet.StrankaListFormatedOIB>
    <izvorni_sadrzaj>
      <item>Financijska agencija (FINA), OIB 85821130368</item>
      <item>Privredna banka Zagreb d.d.</item>
    </izvorni_sadrzaj>
    <derivirana_varijabla naziv="DomainObject.Predmet.StrankaListFormatedOIB_1">
      <item>Financijska agencija (FINA), OIB 85821130368</item>
      <item>Privredna banka Zagreb d.d.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d.d., Radnička cesta 50, 10000 Zagreb</item>
    </izvorni_sadrzaj>
    <derivirana_varijabla naziv="DomainObject.Predmet.StrankaListFormatedWithAdress_1">
      <item>Financijska agencija (FINA), Ulica grada Vukovara 70, 10000 Zagreb</item>
      <item>Privredna banka Zagreb d.d., Radnička cesta 50,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d.d., Radnička cesta 50, 10000 Zagreb</item>
    </izvorni_sadrzaj>
    <derivirana_varijabla naziv="DomainObject.Predmet.StrankaListFormatedWithAdressOIB_1">
      <item>Financijska agencija (FINA), OIB 85821130368, Ulica grada Vukovara 70, 10000 Zagreb</item>
      <item>Privredna banka Zagreb d.d.,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d.d.</item>
    </izvorni_sadrzaj>
    <derivirana_varijabla naziv="DomainObject.Predmet.StrankaListNazivFormated_1">
      <item>Financijska agencija (FINA)</item>
      <item>Privredna banka Zagreb d.d.</item>
    </derivirana_varijabla>
  </DomainObject.Predmet.StrankaListNazivFormated>
  <DomainObject.Predmet.StrankaListNazivFormatedOIB>
    <izvorni_sadrzaj>
      <item>Financijska agencija (FINA), OIB 85821130368</item>
      <item>Privredna banka Zagreb d.d.</item>
    </izvorni_sadrzaj>
    <derivirana_varijabla naziv="DomainObject.Predmet.StrankaListNazivFormatedOIB_1">
      <item>Financijska agencija (FINA), OIB 85821130368</item>
      <item>Privredna banka Zagreb d.d.</item>
    </derivirana_varijabla>
  </DomainObject.Predmet.StrankaListNazivFormatedOIB>
  <DomainObject.Predmet.ProtuStrankaListFormated>
    <izvorni_sadrzaj>
      <item>DIVKOVIĆ GRADNJA j.d.o.o., PULA</item>
    </izvorni_sadrzaj>
    <derivirana_varijabla naziv="DomainObject.Predmet.ProtuStrankaListFormated_1">
      <item>DIVKOVIĆ GRADNJA j.d.o.o., PULA</item>
    </derivirana_varijabla>
  </DomainObject.Predmet.ProtuStrankaListFormated>
  <DomainObject.Predmet.ProtuStrankaListFormatedOIB>
    <izvorni_sadrzaj>
      <item>DIVKOVIĆ GRADNJA j.d.o.o., PULA, OIB 96182120729</item>
    </izvorni_sadrzaj>
    <derivirana_varijabla naziv="DomainObject.Predmet.ProtuStrankaListFormatedOIB_1">
      <item>DIVKOVIĆ GRADNJA j.d.o.o., PULA, OIB 96182120729</item>
    </derivirana_varijabla>
  </DomainObject.Predmet.ProtuStrankaListFormatedOIB>
  <DomainObject.Predmet.ProtuStrankaListFormatedWithAdress>
    <izvorni_sadrzaj>
      <item>DIVKOVIĆ GRADNJA j.d.o.o., PULA, ULICA ORBAN - VIA ORBAN 26, 52100 Pula</item>
    </izvorni_sadrzaj>
    <derivirana_varijabla naziv="DomainObject.Predmet.ProtuStrankaListFormatedWithAdress_1">
      <item>DIVKOVIĆ GRADNJA j.d.o.o., PULA, ULICA ORBAN - VIA ORBAN 26, 52100 Pula</item>
    </derivirana_varijabla>
  </DomainObject.Predmet.ProtuStrankaListFormatedWithAdress>
  <DomainObject.Predmet.ProtuStrankaListFormatedWithAdressOIB>
    <izvorni_sadrzaj>
      <item>DIVKOVIĆ GRADNJA j.d.o.o., PULA, OIB 96182120729, ULICA ORBAN - VIA ORBAN 26, 52100 Pula</item>
    </izvorni_sadrzaj>
    <derivirana_varijabla naziv="DomainObject.Predmet.ProtuStrankaListFormatedWithAdressOIB_1">
      <item>DIVKOVIĆ GRADNJA j.d.o.o., PULA, OIB 96182120729, ULICA ORBAN - VIA ORBAN 26, 52100 Pula</item>
    </derivirana_varijabla>
  </DomainObject.Predmet.ProtuStrankaListFormatedWithAdressOIB>
  <DomainObject.Predmet.ProtuStrankaListNazivFormated>
    <izvorni_sadrzaj>
      <item>DIVKOVIĆ GRADNJA j.d.o.o., PULA</item>
    </izvorni_sadrzaj>
    <derivirana_varijabla naziv="DomainObject.Predmet.ProtuStrankaListNazivFormated_1">
      <item>DIVKOVIĆ GRADNJA j.d.o.o., PULA</item>
    </derivirana_varijabla>
  </DomainObject.Predmet.ProtuStrankaListNazivFormated>
  <DomainObject.Predmet.ProtuStrankaListNazivFormatedOIB>
    <izvorni_sadrzaj>
      <item>DIVKOVIĆ GRADNJA j.d.o.o., PULA, OIB 96182120729</item>
    </izvorni_sadrzaj>
    <derivirana_varijabla naziv="DomainObject.Predmet.ProtuStrankaListNazivFormatedOIB_1">
      <item>DIVKOVIĆ GRADNJA j.d.o.o., PULA, OIB 96182120729</item>
    </derivirana_varijabla>
  </DomainObject.Predmet.ProtuStrankaListNazivFormatedOIB>
  <DomainObject.Predmet.OstaliListFormated>
    <izvorni_sadrzaj>
      <item>Dragan Divković</item>
    </izvorni_sadrzaj>
    <derivirana_varijabla naziv="DomainObject.Predmet.OstaliListFormated_1">
      <item>Dragan Divković</item>
    </derivirana_varijabla>
  </DomainObject.Predmet.OstaliListFormated>
  <DomainObject.Predmet.OstaliListFormatedOIB>
    <izvorni_sadrzaj>
      <item>Dragan Divković, OIB 70794207245</item>
    </izvorni_sadrzaj>
    <derivirana_varijabla naziv="DomainObject.Predmet.OstaliListFormatedOIB_1">
      <item>Dragan Divković, OIB 70794207245</item>
    </derivirana_varijabla>
  </DomainObject.Predmet.OstaliListFormatedOIB>
  <DomainObject.Predmet.OstaliListFormatedWithAdress>
    <izvorni_sadrzaj>
      <item>Dragan Divković, Ulica Orban 26, 52100 Pula</item>
    </izvorni_sadrzaj>
    <derivirana_varijabla naziv="DomainObject.Predmet.OstaliListFormatedWithAdress_1">
      <item>Dragan Divković, Ulica Orban 26, 52100 Pula</item>
    </derivirana_varijabla>
  </DomainObject.Predmet.OstaliListFormatedWithAdress>
  <DomainObject.Predmet.OstaliListFormatedWithAdressOIB>
    <izvorni_sadrzaj>
      <item>Dragan Divković, OIB 70794207245, Ulica Orban 26, 52100 Pula</item>
    </izvorni_sadrzaj>
    <derivirana_varijabla naziv="DomainObject.Predmet.OstaliListFormatedWithAdressOIB_1">
      <item>Dragan Divković, OIB 70794207245, Ulica Orban 26, 52100 Pula</item>
    </derivirana_varijabla>
  </DomainObject.Predmet.OstaliListFormatedWithAdressOIB>
  <DomainObject.Predmet.OstaliListNazivFormated>
    <izvorni_sadrzaj>
      <item>Dragan Divković</item>
    </izvorni_sadrzaj>
    <derivirana_varijabla naziv="DomainObject.Predmet.OstaliListNazivFormated_1">
      <item>Dragan Divković</item>
    </derivirana_varijabla>
  </DomainObject.Predmet.OstaliListNazivFormated>
  <DomainObject.Predmet.OstaliListNazivFormatedOIB>
    <izvorni_sadrzaj>
      <item>Dragan Divković, OIB 70794207245</item>
    </izvorni_sadrzaj>
    <derivirana_varijabla naziv="DomainObject.Predmet.OstaliListNazivFormatedOIB_1">
      <item>Dragan Divković, OIB 70794207245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2026.</izvorni_sadrzaj>
    <derivirana_varijabla naziv="DomainObject.Datum_1">2. ožujka 2026.</derivirana_varijabla>
  </DomainObject.Datum>
  <DomainObject.PoslovniBrojDokumenta>
    <izvorni_sadrzaj>St-14/2026-15</izvorni_sadrzaj>
    <derivirana_varijabla naziv="DomainObject.PoslovniBrojDokumenta_1">St-14/2026-15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DIVKOVIĆ GRADNJA j.d.o.o., PULA</izvorni_sadrzaj>
    <derivirana_varijabla naziv="DomainObject.Predmet.ProtustrankaIDrugi_1">DIVKOVIĆ GRADNJA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DIVKOVIĆ GRADNJA j.d.o.o., PULA, OIB 96182120729, ULICA ORBAN - VIA ORBAN 26, 52100 Pula</izvorni_sadrzaj>
    <derivirana_varijabla naziv="DomainObject.Predmet.ProtustrankaIDrugiAdressOIB_1">DIVKOVIĆ GRADNJA j.d.o.o., PULA, OIB 96182120729, ULICA ORBAN - VIA ORBAN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DIVKOVIĆ GRADNJA j.d.o.o., PULA</item>
      <item>Financijska agencija (FINA)</item>
      <item>Dragan Divković</item>
      <item>Privredna banka Zagreb d.d.</item>
    </izvorni_sadrzaj>
    <derivirana_varijabla naziv="DomainObject.Predmet.SudioniciListNaziv_1">
      <item>DIVKOVIĆ GRADNJA j.d.o.o., PULA</item>
      <item>Financijska agencija (FINA)</item>
      <item>Dragan Divković</item>
      <item>Privredna banka Zagreb d.d.</item>
    </derivirana_varijabla>
  </DomainObject.Predmet.SudioniciListNaziv>
  <DomainObject.Predmet.SudioniciListAdressOIB>
    <izvorni_sadrzaj>
      <item>DIVKOVIĆ GRADNJA j.d.o.o., PULA, OIB 96182120729, ULICA ORBAN - VIA ORBAN 26,52100 Pula</item>
      <item>Financijska agencija (FINA), OIB 85821130368, Ulica grada Vukovara 70,10000 Zagreb</item>
      <item>Dragan Divković, OIB 70794207245, Ulica Orban 26,52100 Pula</item>
      <item>Privredna banka Zagreb d.d., Radnička cesta 50,10000 Zagreb</item>
    </izvorni_sadrzaj>
    <derivirana_varijabla naziv="DomainObject.Predmet.SudioniciListAdressOIB_1">
      <item>DIVKOVIĆ GRADNJA j.d.o.o., PULA, OIB 96182120729, ULICA ORBAN - VIA ORBAN 26,52100 Pula</item>
      <item>Financijska agencija (FINA), OIB 85821130368, Ulica grada Vukovara 70,10000 Zagreb</item>
      <item>Dragan Divković, OIB 70794207245, Ulica Orban 26,52100 Pula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96182120729</item>
      <item>, OIB 85821130368</item>
      <item>, OIB 70794207245</item>
      <item>, OIB null</item>
    </izvorni_sadrzaj>
    <derivirana_varijabla naziv="DomainObject.Predmet.SudioniciListNazivOIB_1">
      <item>, OIB 96182120729</item>
      <item>, OIB 85821130368</item>
      <item>, OIB 70794207245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175</properties:Words>
  <properties:Characters>912</properties:Characters>
  <properties:Lines>48</properties:Lines>
  <properties:Paragraphs>26</properties:Paragraphs>
  <properties:TotalTime>7</properties:TotalTime>
  <properties:ScaleCrop>false</properties:ScaleCrop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2026-01-21T09:18:00Z</dcterms:created>
  <dc:creator>Jasmina Matika</dc:creator>
  <dc:description/>
  <cp:keywords/>
  <cp:lastModifiedBy>Jasmina Matika</cp:lastModifiedBy>
  <dcterms:modified xmlns:xsi="http://www.w3.org/2001/XMLSchema-instance" xsi:type="dcterms:W3CDTF">2026-03-02T08:21:00Z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St-14/2026-15 / Zapisnik - Ročište radi rasprave o uvjetima za otvaranje steč. post.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